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150A" w14:textId="77777777" w:rsidR="00404549" w:rsidRDefault="002F3BD3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94A11A" wp14:editId="73BF2EFC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3CBDC1E" w14:textId="77777777"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184400"/>
                            <a:ext cx="4478020" cy="16319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20ACEF6" w14:textId="69586C32" w:rsidR="002F3BD3" w:rsidRPr="002771A2" w:rsidRDefault="00CF202C" w:rsidP="00CF202C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CF202C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القيادة الاستراتيجية المستدامة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94A11A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43CBDC1E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1844;width:44780;height:16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620ACEF6" w14:textId="69586C32" w:rsidR="002F3BD3" w:rsidRPr="002771A2" w:rsidRDefault="00CF202C" w:rsidP="00CF202C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CF202C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القيادة الاستراتيجية المستدامة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05CF17C6" w14:textId="77777777" w:rsidR="00F53D08" w:rsidRPr="00F53D08" w:rsidRDefault="00F53D08" w:rsidP="00F53D08">
      <w:pPr>
        <w:rPr>
          <w:rtl/>
        </w:rPr>
      </w:pPr>
    </w:p>
    <w:p w14:paraId="74CFB336" w14:textId="77777777" w:rsidR="00F53D08" w:rsidRPr="00F53D08" w:rsidRDefault="00F53D08" w:rsidP="00F53D08">
      <w:pPr>
        <w:rPr>
          <w:rtl/>
        </w:rPr>
      </w:pPr>
    </w:p>
    <w:p w14:paraId="5F1B05DE" w14:textId="77777777" w:rsidR="00F53D08" w:rsidRPr="00F53D08" w:rsidRDefault="00F53D08" w:rsidP="00F53D08">
      <w:pPr>
        <w:rPr>
          <w:rtl/>
        </w:rPr>
      </w:pPr>
    </w:p>
    <w:p w14:paraId="2ABCFB2E" w14:textId="77777777" w:rsidR="00F53D08" w:rsidRPr="00F53D08" w:rsidRDefault="00F53D08" w:rsidP="00F53D08">
      <w:pPr>
        <w:rPr>
          <w:rtl/>
        </w:rPr>
      </w:pPr>
    </w:p>
    <w:p w14:paraId="2EFCCBE9" w14:textId="77777777" w:rsidR="00F53D08" w:rsidRPr="00F53D08" w:rsidRDefault="00F53D08" w:rsidP="00F53D08">
      <w:pPr>
        <w:rPr>
          <w:rtl/>
        </w:rPr>
      </w:pPr>
    </w:p>
    <w:p w14:paraId="332765F7" w14:textId="77777777" w:rsidR="00F53D08" w:rsidRPr="00F53D08" w:rsidRDefault="00F53D08" w:rsidP="00F53D08">
      <w:pPr>
        <w:rPr>
          <w:rtl/>
        </w:rPr>
      </w:pPr>
    </w:p>
    <w:p w14:paraId="097F70AD" w14:textId="77777777" w:rsidR="00F53D08" w:rsidRPr="00F53D08" w:rsidRDefault="00F53D08" w:rsidP="00F53D08">
      <w:pPr>
        <w:rPr>
          <w:rtl/>
        </w:rPr>
      </w:pPr>
    </w:p>
    <w:p w14:paraId="79125C4F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506C3D22" w14:textId="77777777" w:rsidR="00F53D08" w:rsidRPr="00F53D08" w:rsidRDefault="00F53D08" w:rsidP="00F53D08">
      <w:pPr>
        <w:rPr>
          <w:rtl/>
        </w:rPr>
      </w:pPr>
    </w:p>
    <w:p w14:paraId="637213B2" w14:textId="0D06A1A6" w:rsidR="00E4514E" w:rsidRDefault="00CF202C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274284F" wp14:editId="27542CE6">
            <wp:simplePos x="0" y="0"/>
            <wp:positionH relativeFrom="page">
              <wp:align>left</wp:align>
            </wp:positionH>
            <wp:positionV relativeFrom="paragraph">
              <wp:posOffset>2032000</wp:posOffset>
            </wp:positionV>
            <wp:extent cx="7564120" cy="4222567"/>
            <wp:effectExtent l="0" t="0" r="0" b="698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120" cy="4222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6A8568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7878A0D0" wp14:editId="46BE36EF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6947AF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18F78E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878A0D0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086947AF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0A18F78E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38CB648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0A4E53E8" wp14:editId="79F5A007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C33146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4E53E8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9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29C33146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839B748" w14:textId="33F2A11B" w:rsidR="0048371F" w:rsidRDefault="008604EA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0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وضّح أهمية القيادة الاستراتيجية المستدامة في سياق العمل الحديث</w:t>
        </w:r>
        <w:r w:rsidR="0048371F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393917CE" w14:textId="77777777"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14:paraId="5E52FAB9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5F0927F3" wp14:editId="7D4E7568">
                <wp:extent cx="6772275" cy="675640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75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BC26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0EC4D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3A3100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AAA9C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40B51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6F7C1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F7235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3139CE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77B4D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60A0C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704A68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7506F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C98487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20827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F3A515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B50753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AC9DC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2EF334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34E60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69C06F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084202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D91ED8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F0927F3" id="Rectangle 1815" o:spid="_x0000_s1067" style="width:533.25pt;height:5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5D6BC26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0EC4D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A3100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AAA9C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40B51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6F7C1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F7235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139CE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77B4D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60A0C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04A68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7506F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98487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20827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3A515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B50753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AC9DC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2EF33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34E60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69C06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08420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D91ED8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0697096" w14:textId="77777777"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45FB18B5" wp14:editId="4CEFB065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35A83C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DEE298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45FB18B5" id="_x0000_s106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CcAGZ6vBAAA/R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9049003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5E35A83C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" filled="f" stroked="f">
                    <v:textbox>
                      <w:txbxContent>
                        <w:p w14:paraId="1FDEE298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810FB1D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224EE7F6" wp14:editId="482596F7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F4C2DA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4EE7F6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ZT4EH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9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6BF4C2DA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E7E7276" w14:textId="13B0E2B4" w:rsidR="002F3BD3" w:rsidRDefault="008604EA" w:rsidP="002E449D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1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عدد بعضاً من أدوات وتقنيات التخطيط الاستراتيجي المستدام</w:t>
        </w:r>
        <w:r w:rsidR="0049141A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73F9D40F" w14:textId="77777777" w:rsidR="002F3BD3" w:rsidRPr="0048371F" w:rsidRDefault="0049141A" w:rsidP="0049141A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51D7053" wp14:editId="356AFDE3">
                <wp:extent cx="6677660" cy="6832600"/>
                <wp:effectExtent l="0" t="0" r="27940" b="254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83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2F25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B7D46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D5CB41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747D3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7F471A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BA241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072DD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7686B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71C079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5CA45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189D8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5611A2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35A55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14932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5F3BB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833D9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7DF913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D2DB5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36B70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18A0D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3DF70E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FA75F4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1D7053" id="Rectangle 385563165" o:spid="_x0000_s1081" style="width:525.8pt;height:5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7322F25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B7D46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5CB41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747D3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F471A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BA241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072DD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7686B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1C079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5CA45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189D8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611A2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35A55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14932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5F3BB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833D9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DF913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D2DB5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36B70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18A0D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3DF70E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FA75F4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2493052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649AD038" wp14:editId="2232DD9F">
                <wp:extent cx="5633085" cy="592455"/>
                <wp:effectExtent l="0" t="0" r="5715" b="0"/>
                <wp:docPr id="16425115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69152065" name="Group 156915206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752318170" name="Rectangle 1752318170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6965943" name="Rectangle 19769659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4503883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B6FA7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0825105" name="Rectangle 139082510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0132107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FB27374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924632782" name="Picture 924632782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49AD038" id="_x0000_s1082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BfJ02dtgQAAAYS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1569152065" o:spid="_x0000_s108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">
                  <v:rect id="Rectangle 1752318170" o:spid="_x0000_s108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" fillcolor="#d9d9d9" stroked="f" strokeweight="1pt"/>
                  <v:rect id="Rectangle 1976965943" o:spid="_x0000_s108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" fillcolor="#168489" stroked="f" strokeweight="1pt"/>
                  <v:shape id="TextBox 7" o:spid="_x0000_s108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" filled="f" stroked="f">
                    <v:textbox>
                      <w:txbxContent>
                        <w:p w14:paraId="3D6B6FA7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1390825105" o:spid="_x0000_s108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" fillcolor="#168489" stroked="f" strokeweight="1pt"/>
                  <v:shape id="TextBox 7" o:spid="_x0000_s108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" filled="f" stroked="f">
                    <v:textbox>
                      <w:txbxContent>
                        <w:p w14:paraId="6FB27374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924632782" o:spid="_x0000_s108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CCF90C8" w14:textId="77777777" w:rsidR="002F3BD3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146CD81C" wp14:editId="2EAB5841">
                <wp:extent cx="3999061" cy="656590"/>
                <wp:effectExtent l="0" t="0" r="1905" b="0"/>
                <wp:docPr id="127492459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013563709" name="Group 101356370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731736798" name="Picture 173173679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6538278" name="Rectangle: Rounded Corners 58653827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202030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185BBE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46CD81C" id="_x0000_s109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">
                <v:group id="Group 1013563709" o:spid="_x0000_s109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">
                  <v:shape id="Picture 1731736798" o:spid="_x0000_s109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">
                    <v:imagedata r:id="rId19" o:title="Book "/>
                  </v:shape>
                  <v:roundrect id="Rectangle: Rounded Corners 586538278" o:spid="_x0000_s109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9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" filled="f" stroked="f">
                  <v:textbox>
                    <w:txbxContent>
                      <w:p w14:paraId="32185BBE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1F21E14" w14:textId="2330A6E3" w:rsidR="0048371F" w:rsidRDefault="008604EA" w:rsidP="0049141A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2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تلعب إدارة التغيير دوراً حيوياً في تحقيق الاستدامة للمنظمات، وذلك لعدة أسباب. اذكر بعضاً منها</w:t>
        </w:r>
        <w:r w:rsidR="0048371F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60789B70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7E658449" wp14:editId="1790DA16">
                <wp:extent cx="6563360" cy="6731000"/>
                <wp:effectExtent l="0" t="0" r="27940" b="12700"/>
                <wp:docPr id="1062469760" name="Rectangle 1062469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60" cy="6731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4C11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90FDA8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3F6B1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BFB7F5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4FD7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40B7F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38726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8AC83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2EDEB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423B17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5BA35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96A96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EDE25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510B1C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8092B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B88EFD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64D20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DA641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3E580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C44C6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B2E96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B1B950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658449" id="Rectangle 1062469760" o:spid="_x0000_s1095" style="width:516.8pt;height:5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4C24C11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0FDA8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3F6B1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FB7F5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4FD7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0B7F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38726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8AC83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2EDEB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23B17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5BA35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96A96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EDE25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10B1C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8092B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88EFD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64D20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DA641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3E580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C44C6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B2E96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B1B950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AF1A41E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2B0B3152" wp14:editId="676FDA86">
                <wp:extent cx="5633085" cy="592455"/>
                <wp:effectExtent l="0" t="0" r="5715" b="0"/>
                <wp:docPr id="1616832885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655838046" name="Group 655838046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454546426" name="Rectangle 14545464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9756721" name="Rectangle 98975672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890662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494C64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8479012" name="Rectangle 63847901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6724069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8B4290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47901236" name="Picture 347901236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B0B3152" id="_x0000_s1096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">
                <v:group id="Group 655838046" o:spid="_x0000_s1097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">
                  <v:rect id="Rectangle 1454546426" o:spid="_x0000_s1098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" fillcolor="#d9d9d9" stroked="f" strokeweight="1pt"/>
                  <v:rect id="Rectangle 989756721" o:spid="_x0000_s1099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" fillcolor="#168489" stroked="f" strokeweight="1pt"/>
                  <v:shape id="TextBox 7" o:spid="_x0000_s1100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" filled="f" stroked="f">
                    <v:textbox>
                      <w:txbxContent>
                        <w:p w14:paraId="52494C64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638479012" o:spid="_x0000_s1101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" fillcolor="#168489" stroked="f" strokeweight="1pt"/>
                  <v:shape id="TextBox 7" o:spid="_x0000_s1102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" filled="f" stroked="f">
                    <v:textbox>
                      <w:txbxContent>
                        <w:p w14:paraId="038B4290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347901236" o:spid="_x0000_s1103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3331EE9D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491F2850" wp14:editId="4B5A528A">
                <wp:extent cx="3999061" cy="656590"/>
                <wp:effectExtent l="0" t="0" r="1905" b="0"/>
                <wp:docPr id="77932668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902579439" name="Group 90257943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644702838" name="Picture 164470283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47094167" name="Rectangle: Rounded Corners 1747094167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907261041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A40F45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91F2850" id="_x0000_s110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Ah7KrHgQAAOg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902579439" o:spid="_x0000_s110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">
                  <v:shape id="Picture 1644702838" o:spid="_x0000_s110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">
                    <v:imagedata r:id="rId19" o:title="Book "/>
                  </v:shape>
                  <v:roundrect id="Rectangle: Rounded Corners 1747094167" o:spid="_x0000_s110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" fillcolor="#168489" strokecolor="#168489" strokeweight="1pt">
                    <v:stroke joinstyle="miter"/>
                  </v:roundrect>
                </v:group>
                <v:shape id="TextBox 7" o:spid="_x0000_s110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" filled="f" stroked="f">
                  <v:textbox>
                    <w:txbxContent>
                      <w:p w14:paraId="63A40F45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D9BBD1A" w14:textId="77777777" w:rsidR="002F3BD3" w:rsidRPr="008604EA" w:rsidRDefault="002F3BD3" w:rsidP="0048371F">
      <w:pPr>
        <w:spacing w:line="276" w:lineRule="auto"/>
        <w:jc w:val="left"/>
        <w:rPr>
          <w:rFonts w:ascii="Adobe Arabic" w:hAnsi="Adobe Arabic" w:cs="Adobe Arabic"/>
          <w:sz w:val="22"/>
          <w:szCs w:val="24"/>
          <w:rtl/>
        </w:rPr>
      </w:pPr>
    </w:p>
    <w:p w14:paraId="7AB24D88" w14:textId="6F2478F6" w:rsidR="0048371F" w:rsidRDefault="008604EA" w:rsidP="002E449D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3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هي الخطوات التي يجب اتباعها لتقييم أثر المؤسسة على المجتمع والبيئة</w:t>
        </w:r>
        <w:r w:rsidR="0048371F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2555585D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31D4AED" wp14:editId="75D05B48">
                <wp:extent cx="6692900" cy="6324600"/>
                <wp:effectExtent l="0" t="0" r="12700" b="19050"/>
                <wp:docPr id="738953966" name="Rectangle 738953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0" cy="6324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2EC0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E166B4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1DE08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3C5AA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C6FE74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088AC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C1A5A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FBCC1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D11D1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56D96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DFCFB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72F696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EB85C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78430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EB0BA5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EA528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46E0A7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9390B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4241D3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80B0A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06A87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79282E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1D4AED" id="Rectangle 738953966" o:spid="_x0000_s1109" style="width:527pt;height:4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6FB2EC0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E166B4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1DE08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3C5AA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6FE74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088AC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C1A5A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FBCC1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D11D1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56D96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DFCFB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2F696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EB85C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78430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B0BA5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EA528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6E0A7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9390B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241D3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80B0A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06A87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79282E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62BA84C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54ADCA8" wp14:editId="33FFEA7B">
                <wp:extent cx="5633085" cy="592455"/>
                <wp:effectExtent l="0" t="0" r="5715" b="0"/>
                <wp:docPr id="93957493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26275075" name="Group 152627507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740390134" name="Rectangle 74039013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86240556" name="Rectangle 78624055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194782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74C697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10758996" name="Rectangle 211075899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2373488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BD179B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634764785" name="Picture 163476478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54ADCA8" id="_x0000_s1110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">
                <v:group id="Group 1526275075" o:spid="_x0000_s1111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">
                  <v:rect id="Rectangle 740390134" o:spid="_x0000_s1112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" fillcolor="#d9d9d9" stroked="f" strokeweight="1pt"/>
                  <v:rect id="Rectangle 786240556" o:spid="_x0000_s1113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" fillcolor="#168489" stroked="f" strokeweight="1pt"/>
                  <v:shape id="TextBox 7" o:spid="_x0000_s1114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" filled="f" stroked="f">
                    <v:textbox>
                      <w:txbxContent>
                        <w:p w14:paraId="3174C697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2110758996" o:spid="_x0000_s1115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" fillcolor="#168489" stroked="f" strokeweight="1pt"/>
                  <v:shape id="TextBox 7" o:spid="_x0000_s1116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" filled="f" stroked="f">
                    <v:textbox>
                      <w:txbxContent>
                        <w:p w14:paraId="7BBD179B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634764785" o:spid="_x0000_s1117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63E45482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BD3352A" wp14:editId="70AB8D35">
                <wp:extent cx="3999061" cy="656590"/>
                <wp:effectExtent l="0" t="0" r="1905" b="0"/>
                <wp:docPr id="1528192508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844524736" name="Group 844524736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530942952" name="Picture 530942952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49060274" name="Rectangle: Rounded Corners 1649060274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93605358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DBF9D3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D3352A" id="_x0000_s1118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2rQyc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844524736" o:spid="_x0000_s1119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">
                  <v:shape id="Picture 530942952" o:spid="_x0000_s1120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">
                    <v:imagedata r:id="rId19" o:title="Book "/>
                  </v:shape>
                  <v:roundrect id="Rectangle: Rounded Corners 1649060274" o:spid="_x0000_s1121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22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" filled="f" stroked="f">
                  <v:textbox>
                    <w:txbxContent>
                      <w:p w14:paraId="41DBF9D3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6B1F30" w14:textId="5DB7A31B" w:rsidR="0048371F" w:rsidRDefault="008604EA" w:rsidP="002E449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4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هي التحديات المتعلقة بتكنولوجيا المعلومات والابتكار المستدام</w:t>
        </w:r>
        <w:r w:rsidR="0048371F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5898679A" w14:textId="77777777" w:rsidR="000D4F6C" w:rsidRDefault="0049141A" w:rsidP="0049141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0551B53" wp14:editId="5C05F660">
                <wp:extent cx="6677660" cy="6356350"/>
                <wp:effectExtent l="0" t="0" r="27940" b="25400"/>
                <wp:docPr id="1883637718" name="Rectangle 1883637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356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61067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640E6C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E2564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15CB6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F28D27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1EBA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E5C53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CB034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54A8FA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756B4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BA187C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EE33A0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E36231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DED0F9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7AB17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F8391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B30D0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07D86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805C1D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EAD19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E7852D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0E1397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0551B53" id="Rectangle 1883637718" o:spid="_x0000_s1123" style="width:525.8pt;height:5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" fillcolor="#f2f2f2 [3052]" strokecolor="#168489" strokeweight="1pt">
                <v:textbox inset="0,3mm,0">
                  <w:txbxContent>
                    <w:p w14:paraId="7561067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40E6C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E2564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15CB6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28D27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1EBA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E5C53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CB034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54A8FA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756B4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BA187C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E33A0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E36231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ED0F9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7AB17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F8391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B30D0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07D86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05C1D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EAD19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7852D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0E1397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9CB5FD3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6BC995B1" wp14:editId="2F80A734">
                <wp:extent cx="5633085" cy="592455"/>
                <wp:effectExtent l="0" t="0" r="5715" b="0"/>
                <wp:docPr id="206009130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922422582" name="Group 1922422582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876568189" name="Rectangle 1876568189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955831" name="Rectangle 4695583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5132239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F0D83F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09010636" name="Rectangle 30901063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440711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2D8471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9613370" name="Picture 49613370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BC995B1" id="_x0000_s112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">
                <v:group id="Group 1922422582" o:spid="_x0000_s112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">
                  <v:rect id="Rectangle 1876568189" o:spid="_x0000_s112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" fillcolor="#d9d9d9" stroked="f" strokeweight="1pt"/>
                  <v:rect id="Rectangle 46955831" o:spid="_x0000_s112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" fillcolor="#168489" stroked="f" strokeweight="1pt"/>
                  <v:shape id="TextBox 7" o:spid="_x0000_s112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" filled="f" stroked="f">
                    <v:textbox>
                      <w:txbxContent>
                        <w:p w14:paraId="62F0D83F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309010636" o:spid="_x0000_s112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" fillcolor="#168489" stroked="f" strokeweight="1pt"/>
                  <v:shape id="TextBox 7" o:spid="_x0000_s113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" filled="f" stroked="f">
                    <v:textbox>
                      <w:txbxContent>
                        <w:p w14:paraId="6B2D8471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49613370" o:spid="_x0000_s113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3A281C89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59B5220" wp14:editId="62AA8677">
                <wp:extent cx="3999061" cy="656590"/>
                <wp:effectExtent l="0" t="0" r="1905" b="0"/>
                <wp:docPr id="200786122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500690927" name="Group 50069092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248251287" name="Picture 1248251287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93899918" name="Rectangle: Rounded Corners 179389991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557943419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2425624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9B5220" id="_x0000_s113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">
                <v:group id="Group 500690927" o:spid="_x0000_s113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">
                  <v:shape id="Picture 1248251287" o:spid="_x0000_s113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">
                    <v:imagedata r:id="rId19" o:title="Book "/>
                  </v:shape>
                  <v:roundrect id="Rectangle: Rounded Corners 1793899918" o:spid="_x0000_s113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3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" filled="f" stroked="f">
                  <v:textbox>
                    <w:txbxContent>
                      <w:p w14:paraId="22425624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DB896A" w14:textId="77777777" w:rsidR="0048371F" w:rsidRPr="008604EA" w:rsidRDefault="0048371F" w:rsidP="0048371F">
      <w:pPr>
        <w:ind w:left="-897"/>
        <w:jc w:val="left"/>
        <w:rPr>
          <w:rFonts w:ascii="Adobe Arabic" w:hAnsi="Adobe Arabic" w:cs="Adobe Arabic"/>
          <w:sz w:val="16"/>
          <w:szCs w:val="18"/>
          <w:rtl/>
        </w:rPr>
      </w:pPr>
    </w:p>
    <w:p w14:paraId="14337297" w14:textId="4070F840" w:rsidR="0048371F" w:rsidRDefault="008604EA" w:rsidP="002E449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5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وضّح الخطوات الرئيسية لتحليل وتقييم الأداء المستدام لأي مؤسسة</w:t>
        </w:r>
        <w:r w:rsidR="0048371F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14BFBE7C" w14:textId="77777777" w:rsidR="0048371F" w:rsidRPr="0048371F" w:rsidRDefault="0049141A" w:rsidP="0049141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42F57259" wp14:editId="5D30A87B">
                <wp:extent cx="6760210" cy="5981700"/>
                <wp:effectExtent l="0" t="0" r="21590" b="19050"/>
                <wp:docPr id="2135284327" name="Rectangle 2135284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0210" cy="5981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DA50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60AAF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F8B08F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E3B9A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56384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B9B1E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EA573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20953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09929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49470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836BCC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F4BA9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5A80C3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E8E16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1C4DA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FDC486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D2628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197C2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6BBB73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A71557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8E7D41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BFB8B0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F57259" id="Rectangle 2135284327" o:spid="_x0000_s1137" style="width:532.3pt;height:47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" fillcolor="#f2f2f2 [3052]" strokecolor="#168489" strokeweight="1pt">
                <v:textbox inset="0,3mm,0">
                  <w:txbxContent>
                    <w:p w14:paraId="2B6DA50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60AAF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8B08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E3B9A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56384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B9B1E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EA573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20953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09929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49470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36BCC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F4BA9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A80C3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E8E16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1C4DA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DC486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D2628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197C2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BBB73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71557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E7D41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BFB8B0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AFB544B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2EBC62F5" wp14:editId="0C2D168A">
                <wp:extent cx="5633085" cy="592455"/>
                <wp:effectExtent l="0" t="0" r="5715" b="0"/>
                <wp:docPr id="2013164546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27397172" name="Group 827397172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868573726" name="Rectangle 18685737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3722487" name="Rectangle 163722487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64943205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2E0F37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الرابع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223192" name="Rectangle 722319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90501626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274D168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144317505" name="Picture 114431750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EBC62F5" id="_x0000_s113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BKLOrttgQAAP4R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827397172" o:spid="_x0000_s113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">
                  <v:rect id="Rectangle 1868573726" o:spid="_x0000_s114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" fillcolor="#d9d9d9" stroked="f" strokeweight="1pt"/>
                  <v:rect id="Rectangle 163722487" o:spid="_x0000_s114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" fillcolor="#168489" stroked="f" strokeweight="1pt"/>
                  <v:shape id="TextBox 7" o:spid="_x0000_s114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" filled="f" stroked="f">
                    <v:textbox>
                      <w:txbxContent>
                        <w:p w14:paraId="072E0F37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الرابع</w:t>
                          </w:r>
                        </w:p>
                      </w:txbxContent>
                    </v:textbox>
                  </v:shape>
                  <v:rect id="Rectangle 7223192" o:spid="_x0000_s114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" fillcolor="#168489" stroked="f" strokeweight="1pt"/>
                  <v:shape id="TextBox 7" o:spid="_x0000_s114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" filled="f" stroked="f">
                    <v:textbox>
                      <w:txbxContent>
                        <w:p w14:paraId="6274D168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144317505" o:spid="_x0000_s114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36DD9265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38C67530" wp14:editId="308A9019">
                <wp:extent cx="3999061" cy="656590"/>
                <wp:effectExtent l="0" t="0" r="1905" b="0"/>
                <wp:docPr id="1174311317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444492707" name="Group 144449270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309913661" name="Picture 1309913661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98599928" name="Rectangle: Rounded Corners 169859992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49761477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D7C4D1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C67530" id="_x0000_s114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">
                <v:group id="Group 1444492707" o:spid="_x0000_s114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">
                  <v:shape id="Picture 1309913661" o:spid="_x0000_s114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">
                    <v:imagedata r:id="rId19" o:title="Book "/>
                  </v:shape>
                  <v:roundrect id="Rectangle: Rounded Corners 1698599928" o:spid="_x0000_s114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5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" filled="f" stroked="f">
                  <v:textbox>
                    <w:txbxContent>
                      <w:p w14:paraId="2BD7C4D1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45FBAA" w14:textId="77777777" w:rsidR="003C06A3" w:rsidRPr="008604EA" w:rsidRDefault="003C06A3" w:rsidP="000D4F6C">
      <w:pPr>
        <w:spacing w:after="160" w:line="259" w:lineRule="auto"/>
        <w:jc w:val="left"/>
        <w:rPr>
          <w:sz w:val="6"/>
          <w:szCs w:val="8"/>
          <w:rtl/>
          <w:lang w:bidi="ar-SY"/>
        </w:rPr>
      </w:pPr>
    </w:p>
    <w:p w14:paraId="30D493D5" w14:textId="788914AD" w:rsidR="0048371F" w:rsidRDefault="008604EA" w:rsidP="002E449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6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كيف يمكن تطوير استراتيجيات التعاون والشراكة المستدامة</w:t>
        </w:r>
        <w:r w:rsidR="0048371F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66381B95" w14:textId="77777777" w:rsidR="0048371F" w:rsidRPr="0048371F" w:rsidRDefault="0049141A" w:rsidP="0049141A">
      <w:pPr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4EC6EADE" wp14:editId="402D340B">
                <wp:extent cx="6760210" cy="5981700"/>
                <wp:effectExtent l="0" t="0" r="21590" b="19050"/>
                <wp:docPr id="1700287991" name="Rectangle 17002879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0210" cy="5981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A58A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3823C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C2A2E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F1391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D26E1E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7B5DCA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6DF865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31282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DEE9C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BBC10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7E7F5F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D2F4D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07454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1F8991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15F67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9D681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AFC01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868AB3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27E132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B2CB9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B3A223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3EC20A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C6EADE" id="Rectangle 1700287991" o:spid="_x0000_s1151" style="width:532.3pt;height:47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7C4A58A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3823C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C2A2E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F1391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26E1E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B5DCA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6DF865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31282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DEE9C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BBC10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E7F5F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D2F4D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07454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1F8991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15F67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9D681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AFC01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68AB3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27E132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B2CB9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3A223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3EC20A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1870EBB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21326B55" wp14:editId="264C4D7C">
                <wp:extent cx="5633085" cy="592455"/>
                <wp:effectExtent l="0" t="0" r="5715" b="0"/>
                <wp:docPr id="178060628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757745951" name="Group 757745951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999945523" name="Rectangle 999945523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3721743" name="Rectangle 5937217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11599029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149142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الرابع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02210013" name="Rectangle 1702210013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4310583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36117C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192735999" name="Picture 119273599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1326B55" id="_x0000_s1152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">
                <v:group id="Group 757745951" o:spid="_x0000_s115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">
                  <v:rect id="Rectangle 999945523" o:spid="_x0000_s115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" fillcolor="#d9d9d9" stroked="f" strokeweight="1pt"/>
                  <v:rect id="Rectangle 593721743" o:spid="_x0000_s115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" fillcolor="#168489" stroked="f" strokeweight="1pt"/>
                  <v:shape id="TextBox 7" o:spid="_x0000_s115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" filled="f" stroked="f">
                    <v:textbox>
                      <w:txbxContent>
                        <w:p w14:paraId="63149142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الرابع</w:t>
                          </w:r>
                        </w:p>
                      </w:txbxContent>
                    </v:textbox>
                  </v:shape>
                  <v:rect id="Rectangle 1702210013" o:spid="_x0000_s115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" fillcolor="#168489" stroked="f" strokeweight="1pt"/>
                  <v:shape id="TextBox 7" o:spid="_x0000_s115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" filled="f" stroked="f">
                    <v:textbox>
                      <w:txbxContent>
                        <w:p w14:paraId="0036117C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192735999" o:spid="_x0000_s115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054CC91F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58454AF6" wp14:editId="7559B30E">
                <wp:extent cx="3999061" cy="656590"/>
                <wp:effectExtent l="0" t="0" r="1905" b="0"/>
                <wp:docPr id="1833184434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532099857" name="Group 53209985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89898227" name="Picture 389898227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2799143" name="Rectangle: Rounded Corners 52799143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4592753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C70DB66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454AF6" id="_x0000_s116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">
                <v:group id="Group 532099857" o:spid="_x0000_s116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">
                  <v:shape id="Picture 389898227" o:spid="_x0000_s116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">
                    <v:imagedata r:id="rId19" o:title="Book "/>
                  </v:shape>
                  <v:roundrect id="Rectangle: Rounded Corners 52799143" o:spid="_x0000_s116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6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" filled="f" stroked="f">
                  <v:textbox>
                    <w:txbxContent>
                      <w:p w14:paraId="5C70DB66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DCC4BAD" w14:textId="77777777" w:rsidR="009579D6" w:rsidRPr="008604EA" w:rsidRDefault="009579D6" w:rsidP="000D4F6C">
      <w:pPr>
        <w:jc w:val="both"/>
        <w:rPr>
          <w:sz w:val="16"/>
          <w:szCs w:val="16"/>
          <w:rtl/>
          <w:lang w:bidi="ar-SY"/>
        </w:rPr>
      </w:pPr>
    </w:p>
    <w:p w14:paraId="51802C80" w14:textId="29A21A00" w:rsidR="0048371F" w:rsidRDefault="008604EA" w:rsidP="002E449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7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هي الفرص المستقبلية المتوقّعة للقيادة الاستراتيجية المستدامة</w:t>
        </w:r>
        <w:r w:rsidR="0048371F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3D37FFB2" w14:textId="77777777" w:rsidR="000D4F6C" w:rsidRDefault="0049141A" w:rsidP="0049141A">
      <w:pPr>
        <w:ind w:left="-897"/>
        <w:jc w:val="both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D370B50" wp14:editId="13B9ACD8">
                <wp:extent cx="6722110" cy="6432550"/>
                <wp:effectExtent l="0" t="0" r="21590" b="25400"/>
                <wp:docPr id="212067377" name="Rectangle 212067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2110" cy="6432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28EF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C32FF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14AE7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774DB0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02607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3AE04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CBA44E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F3291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7C2DE6" w14:textId="77777777" w:rsidR="0049141A" w:rsidRDefault="0049141A" w:rsidP="0049141A">
                            <w:pPr>
                              <w:spacing w:line="480" w:lineRule="auto"/>
                              <w:ind w:left="-267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5F9A28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DCE3F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92178A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1E924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3DEB86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556F5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29CEBE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1265C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D6FC2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F951A7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2467E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B3A0C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2BB62D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370B50" id="Rectangle 212067377" o:spid="_x0000_s1165" style="width:529.3pt;height:50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" fillcolor="#f2f2f2 [3052]" strokecolor="#168489" strokeweight="1pt">
                <v:textbox inset="0,3mm,0">
                  <w:txbxContent>
                    <w:p w14:paraId="6CD28EF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C32FF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14AE7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774DB0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02607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3AE04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BA44E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F3291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7C2DE6" w14:textId="77777777" w:rsidR="0049141A" w:rsidRDefault="0049141A" w:rsidP="0049141A">
                      <w:pPr>
                        <w:spacing w:line="480" w:lineRule="auto"/>
                        <w:ind w:left="-267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F9A28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DCE3F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2178A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1E924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DEB86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556F5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29CEBE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1265C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D6FC2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951A7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2467E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B3A0C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2BB62D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859174C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5289776" wp14:editId="11475E2A">
                <wp:extent cx="5633085" cy="592455"/>
                <wp:effectExtent l="0" t="0" r="5715" b="0"/>
                <wp:docPr id="608637522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316778148" name="Group 316778148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242863509" name="Rectangle 242863509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63097732" name="Rectangle 1463097732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23513535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B3BBAE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الخامس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99571809" name="Rectangle 499571809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7504459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A78F3B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31127471" name="Picture 731127471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5289776" id="_x0000_s1166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">
                <v:group id="Group 316778148" o:spid="_x0000_s1167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">
                  <v:rect id="Rectangle 242863509" o:spid="_x0000_s1168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" fillcolor="#d9d9d9" stroked="f" strokeweight="1pt"/>
                  <v:rect id="Rectangle 1463097732" o:spid="_x0000_s1169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" fillcolor="#168489" stroked="f" strokeweight="1pt"/>
                  <v:shape id="TextBox 7" o:spid="_x0000_s1170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" filled="f" stroked="f">
                    <v:textbox>
                      <w:txbxContent>
                        <w:p w14:paraId="45B3BBAE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الخامس</w:t>
                          </w:r>
                        </w:p>
                      </w:txbxContent>
                    </v:textbox>
                  </v:shape>
                  <v:rect id="Rectangle 499571809" o:spid="_x0000_s1171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" fillcolor="#168489" stroked="f" strokeweight="1pt"/>
                  <v:shape id="TextBox 7" o:spid="_x0000_s1172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" filled="f" stroked="f">
                    <v:textbox>
                      <w:txbxContent>
                        <w:p w14:paraId="2FA78F3B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731127471" o:spid="_x0000_s1173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7CDF8AF5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9F431FE" wp14:editId="282EDB14">
                <wp:extent cx="3999061" cy="656590"/>
                <wp:effectExtent l="0" t="0" r="1905" b="0"/>
                <wp:docPr id="95623795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70959250" name="Group 207095925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391116506" name="Picture 1391116506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13313798" name="Rectangle: Rounded Corners 171331379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197301072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8081AD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F431FE" id="_x0000_s117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">
                <v:group id="Group 2070959250" o:spid="_x0000_s117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">
                  <v:shape id="Picture 1391116506" o:spid="_x0000_s117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">
                    <v:imagedata r:id="rId19" o:title="Book "/>
                  </v:shape>
                  <v:roundrect id="Rectangle: Rounded Corners 1713313798" o:spid="_x0000_s117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17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" filled="f" stroked="f">
                  <v:textbox>
                    <w:txbxContent>
                      <w:p w14:paraId="7A8081AD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E2DCBB" w14:textId="77777777" w:rsidR="009579D6" w:rsidRPr="008604EA" w:rsidRDefault="009579D6" w:rsidP="000D4F6C">
      <w:pPr>
        <w:jc w:val="both"/>
        <w:rPr>
          <w:sz w:val="16"/>
          <w:szCs w:val="16"/>
          <w:rtl/>
          <w:lang w:bidi="ar-SY"/>
        </w:rPr>
      </w:pPr>
    </w:p>
    <w:p w14:paraId="683AB1FF" w14:textId="3B1005DA" w:rsidR="003C06A3" w:rsidRDefault="008604EA" w:rsidP="002E449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8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تحدث عن أهمية الحوكمة المستدامة</w:t>
        </w:r>
        <w:r w:rsidR="004E2343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2ECB6917" w14:textId="77777777" w:rsidR="004E2343" w:rsidRPr="0048371F" w:rsidRDefault="0049141A" w:rsidP="0049141A">
      <w:pPr>
        <w:ind w:left="-897"/>
        <w:jc w:val="both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28976735" wp14:editId="535F2708">
                <wp:extent cx="6741160" cy="6337300"/>
                <wp:effectExtent l="0" t="0" r="21590" b="25400"/>
                <wp:docPr id="1206997152" name="Rectangle 1206997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1160" cy="6337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6933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29D6E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52651C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A1C34D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7248F2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956E1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AE344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18C7F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6BCF07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96261A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49C5C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F35F36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C8B86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656068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463A9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A42BE3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8864D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91D85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26211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D0E0E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51AE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B18BB9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976735" id="Rectangle 1206997152" o:spid="_x0000_s1179" style="width:530.8pt;height:4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" fillcolor="#f2f2f2 [3052]" strokecolor="#168489" strokeweight="1pt">
                <v:textbox inset="0,3mm,0">
                  <w:txbxContent>
                    <w:p w14:paraId="0B66933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29D6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52651C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A1C34D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248F2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956E1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AE344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18C7F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BCF07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6261A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49C5C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35F36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C8B86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656068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463A9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42BE3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8864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91D85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26211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D0E0E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51AE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B18BB9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C8B6EF2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04694264" wp14:editId="552499B1">
                <wp:extent cx="5633085" cy="592455"/>
                <wp:effectExtent l="0" t="0" r="5715" b="0"/>
                <wp:docPr id="74807417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2074399494" name="Group 2074399494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788883768" name="Rectangle 788883768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94024854" name="Rectangle 694024854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11229195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860888C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الخامس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10786555" name="Rectangle 161078655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55629585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9FD134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20463226" name="Picture 320463226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4694264" id="_x0000_s1180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">
                <v:group id="Group 2074399494" o:spid="_x0000_s1181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">
                  <v:rect id="Rectangle 788883768" o:spid="_x0000_s1182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" fillcolor="#d9d9d9" stroked="f" strokeweight="1pt"/>
                  <v:rect id="Rectangle 694024854" o:spid="_x0000_s1183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" fillcolor="#168489" stroked="f" strokeweight="1pt"/>
                  <v:shape id="TextBox 7" o:spid="_x0000_s1184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" filled="f" stroked="f">
                    <v:textbox>
                      <w:txbxContent>
                        <w:p w14:paraId="6860888C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الخامس</w:t>
                          </w:r>
                        </w:p>
                      </w:txbxContent>
                    </v:textbox>
                  </v:shape>
                  <v:rect id="Rectangle 1610786555" o:spid="_x0000_s1185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" fillcolor="#168489" stroked="f" strokeweight="1pt"/>
                  <v:shape id="TextBox 7" o:spid="_x0000_s1186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" filled="f" stroked="f">
                    <v:textbox>
                      <w:txbxContent>
                        <w:p w14:paraId="319FD134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320463226" o:spid="_x0000_s1187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1C2C20B8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829114F" wp14:editId="5A8A071F">
                <wp:extent cx="3999061" cy="656590"/>
                <wp:effectExtent l="0" t="0" r="1905" b="0"/>
                <wp:docPr id="2022408057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651515895" name="Group 651515895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544379368" name="Picture 54437936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847216428" name="Rectangle: Rounded Corners 84721642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90163552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7016A7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29114F" id="_x0000_s1188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">
                <v:group id="Group 651515895" o:spid="_x0000_s1189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">
                  <v:shape id="Picture 544379368" o:spid="_x0000_s1190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">
                    <v:imagedata r:id="rId19" o:title="Book "/>
                  </v:shape>
                  <v:roundrect id="Rectangle: Rounded Corners 847216428" o:spid="_x0000_s1191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92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" filled="f" stroked="f">
                  <v:textbox>
                    <w:txbxContent>
                      <w:p w14:paraId="607016A7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69A1B7F" w14:textId="2BCE6061" w:rsidR="0048371F" w:rsidRDefault="008604EA" w:rsidP="002E449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9" w:history="1">
        <w:r w:rsidR="002E449D" w:rsidRPr="008604EA">
          <w:rPr>
            <w:rStyle w:val="Hyperlink"/>
            <w:rFonts w:ascii="Adobe Arabic" w:hAnsi="Adobe Arabic" w:cs="Adobe Arabic"/>
            <w:sz w:val="40"/>
            <w:szCs w:val="44"/>
            <w:rtl/>
          </w:rPr>
          <w:t>اذكر بعض الجوانب التي يجب التركيز عليها لتطوير المهارات القيادية في مجال الاستدامة</w:t>
        </w:r>
        <w:r w:rsidR="004E2343" w:rsidRPr="008604EA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14:paraId="611D9972" w14:textId="77777777" w:rsidR="000D4F6C" w:rsidRDefault="0049141A" w:rsidP="0049141A">
      <w:pPr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7C40212D" wp14:editId="41C6FAE4">
                <wp:extent cx="6614160" cy="6337300"/>
                <wp:effectExtent l="0" t="0" r="15240" b="25400"/>
                <wp:docPr id="1386326690" name="Rectangle 1386326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4160" cy="6337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9AEDC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EA0F19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F600E5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12B7B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1F6D8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0B8CF4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F47FF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ADF45D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286E14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B7E60E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A574EA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7188B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8963D0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B0150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C228A9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2B00B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C6779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8E6CE4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98414F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262BA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65047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698453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40212D" id="Rectangle 1386326690" o:spid="_x0000_s1193" style="width:520.8pt;height:4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" fillcolor="#f2f2f2 [3052]" strokecolor="#168489" strokeweight="1pt">
                <v:textbox inset="0,3mm,0">
                  <w:txbxContent>
                    <w:p w14:paraId="7C9AEDC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A0F19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600E5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12B7B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1F6D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B8CF4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F47FF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DF45D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86E14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7E60E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574EA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7188B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963D0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B0150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228A9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2B00B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C6779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E6CE4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8414F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262BA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65047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698453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30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DCBAD" w14:textId="77777777" w:rsidR="00732F95" w:rsidRDefault="00732F95" w:rsidP="00F53D08">
      <w:pPr>
        <w:spacing w:line="240" w:lineRule="auto"/>
      </w:pPr>
      <w:r>
        <w:separator/>
      </w:r>
    </w:p>
  </w:endnote>
  <w:endnote w:type="continuationSeparator" w:id="0">
    <w:p w14:paraId="157515B2" w14:textId="77777777" w:rsidR="00732F95" w:rsidRDefault="00732F95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6AC68" w14:textId="77777777" w:rsidR="005F0CDD" w:rsidRDefault="005F0CD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0632795"/>
      <w:docPartObj>
        <w:docPartGallery w:val="Page Numbers (Bottom of Page)"/>
        <w:docPartUnique/>
      </w:docPartObj>
    </w:sdtPr>
    <w:sdtEndPr>
      <w:rPr>
        <w:noProof/>
        <w:color w:val="168489"/>
        <w:sz w:val="36"/>
        <w:szCs w:val="40"/>
      </w:rPr>
    </w:sdtEndPr>
    <w:sdtContent>
      <w:p w14:paraId="02488E3C" w14:textId="754E5409" w:rsidR="002F3BD3" w:rsidRDefault="002F3BD3" w:rsidP="002F3BD3">
        <w:pPr>
          <w:pStyle w:val="a4"/>
          <w:bidi w:val="0"/>
          <w:ind w:left="720"/>
          <w:jc w:val="left"/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2573763F" wp14:editId="28015FE2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04D7BBE0" id="Group 39" o:spid="_x0000_s1026" style="position:absolute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F3BD3">
          <w:rPr>
            <w:color w:val="168489"/>
            <w:sz w:val="40"/>
            <w:szCs w:val="44"/>
          </w:rPr>
          <w:fldChar w:fldCharType="begin"/>
        </w:r>
        <w:r w:rsidRPr="002F3BD3">
          <w:rPr>
            <w:color w:val="168489"/>
            <w:sz w:val="40"/>
            <w:szCs w:val="44"/>
          </w:rPr>
          <w:instrText xml:space="preserve"> PAGE   \* MERGEFORMAT </w:instrText>
        </w:r>
        <w:r w:rsidRPr="002F3BD3">
          <w:rPr>
            <w:color w:val="168489"/>
            <w:sz w:val="40"/>
            <w:szCs w:val="44"/>
          </w:rPr>
          <w:fldChar w:fldCharType="separate"/>
        </w:r>
        <w:r w:rsidRPr="002F3BD3">
          <w:rPr>
            <w:noProof/>
            <w:color w:val="168489"/>
            <w:sz w:val="40"/>
            <w:szCs w:val="44"/>
          </w:rPr>
          <w:t>2</w:t>
        </w:r>
        <w:r w:rsidRPr="002F3BD3">
          <w:rPr>
            <w:noProof/>
            <w:color w:val="168489"/>
            <w:sz w:val="40"/>
            <w:szCs w:val="44"/>
          </w:rPr>
          <w:fldChar w:fldCharType="end"/>
        </w:r>
      </w:p>
    </w:sdtContent>
  </w:sdt>
  <w:p w14:paraId="348551EA" w14:textId="58FAC917" w:rsidR="00415CB0" w:rsidRPr="004752C9" w:rsidRDefault="005F0CDD" w:rsidP="004752C9">
    <w:pPr>
      <w:pStyle w:val="a4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3E872B1" wp14:editId="38820ED8">
              <wp:simplePos x="0" y="0"/>
              <wp:positionH relativeFrom="column">
                <wp:posOffset>3890645</wp:posOffset>
              </wp:positionH>
              <wp:positionV relativeFrom="paragraph">
                <wp:posOffset>333375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4DBDE99" w14:textId="77777777" w:rsidR="005F0CDD" w:rsidRPr="00DC31A5" w:rsidRDefault="005F0CDD" w:rsidP="005F0CD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21F75E4A" w14:textId="77777777" w:rsidR="005F0CDD" w:rsidRPr="00DC31A5" w:rsidRDefault="005F0CDD" w:rsidP="005F0CD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9E8F408" w14:textId="77777777" w:rsidR="005F0CDD" w:rsidRPr="00DC31A5" w:rsidRDefault="005F0CDD" w:rsidP="005F0CD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8E6A4C1" w14:textId="77777777" w:rsidR="005F0CDD" w:rsidRPr="00DC31A5" w:rsidRDefault="005F0CDD" w:rsidP="005F0CD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734B75BF" w14:textId="77777777" w:rsidR="005F0CDD" w:rsidRDefault="005F0CDD" w:rsidP="005F0CD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30F12755" w14:textId="77777777" w:rsidR="005F0CDD" w:rsidRPr="00DC31A5" w:rsidRDefault="005F0CDD" w:rsidP="005F0CDD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3E872B1" id="مستطيل 38" o:spid="_x0000_s1194" style="position:absolute;left:0;text-align:left;margin-left:306.35pt;margin-top:26.25pt;width:186.95pt;height:11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QxcgIAAEI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" filled="f" stroked="f" strokeweight="1pt">
              <v:textbox>
                <w:txbxContent>
                  <w:p w14:paraId="24DBDE99" w14:textId="77777777" w:rsidR="005F0CDD" w:rsidRPr="00DC31A5" w:rsidRDefault="005F0CDD" w:rsidP="005F0CD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21F75E4A" w14:textId="77777777" w:rsidR="005F0CDD" w:rsidRPr="00DC31A5" w:rsidRDefault="005F0CDD" w:rsidP="005F0CD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9E8F408" w14:textId="77777777" w:rsidR="005F0CDD" w:rsidRPr="00DC31A5" w:rsidRDefault="005F0CDD" w:rsidP="005F0CD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8E6A4C1" w14:textId="77777777" w:rsidR="005F0CDD" w:rsidRPr="00DC31A5" w:rsidRDefault="005F0CDD" w:rsidP="005F0CD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734B75BF" w14:textId="77777777" w:rsidR="005F0CDD" w:rsidRDefault="005F0CDD" w:rsidP="005F0CD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30F12755" w14:textId="77777777" w:rsidR="005F0CDD" w:rsidRPr="00DC31A5" w:rsidRDefault="005F0CDD" w:rsidP="005F0CDD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492BCFE" wp14:editId="688080D8">
              <wp:simplePos x="0" y="0"/>
              <wp:positionH relativeFrom="column">
                <wp:posOffset>-742950</wp:posOffset>
              </wp:positionH>
              <wp:positionV relativeFrom="page">
                <wp:posOffset>10454005</wp:posOffset>
              </wp:positionV>
              <wp:extent cx="1466850" cy="282575"/>
              <wp:effectExtent l="0" t="0" r="0" b="3175"/>
              <wp:wrapNone/>
              <wp:docPr id="212987480" name="مستطيل 2129874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68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E1597C" w14:textId="77777777" w:rsidR="005F0CDD" w:rsidRPr="007C020A" w:rsidRDefault="005F0CDD" w:rsidP="005F0CDD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92BCFE" id="مستطيل 212987480" o:spid="_x0000_s1195" style="position:absolute;left:0;text-align:left;margin-left:-58.5pt;margin-top:823.15pt;width:115.5pt;height:2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" filled="f" stroked="f" strokeweight="1pt">
              <v:textbox>
                <w:txbxContent>
                  <w:p w14:paraId="2DE1597C" w14:textId="77777777" w:rsidR="005F0CDD" w:rsidRPr="007C020A" w:rsidRDefault="005F0CDD" w:rsidP="005F0CDD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E04EA21" wp14:editId="174D2525">
              <wp:simplePos x="0" y="0"/>
              <wp:positionH relativeFrom="column">
                <wp:posOffset>1755140</wp:posOffset>
              </wp:positionH>
              <wp:positionV relativeFrom="paragraph">
                <wp:posOffset>240665</wp:posOffset>
              </wp:positionV>
              <wp:extent cx="1466850" cy="304800"/>
              <wp:effectExtent l="0" t="0" r="0" b="0"/>
              <wp:wrapNone/>
              <wp:docPr id="1143258979" name="مربع نص 11432589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685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8E7C113" w14:textId="77777777" w:rsidR="005F0CDD" w:rsidRPr="00036227" w:rsidRDefault="005F0CDD" w:rsidP="005F0CDD">
                          <w:pPr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036227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04EA21" id="_x0000_t202" coordsize="21600,21600" o:spt="202" path="m,l,21600r21600,l21600,xe">
              <v:stroke joinstyle="miter"/>
              <v:path gradientshapeok="t" o:connecttype="rect"/>
            </v:shapetype>
            <v:shape id="مربع نص 1143258979" o:spid="_x0000_s1196" type="#_x0000_t202" style="position:absolute;left:0;text-align:left;margin-left:138.2pt;margin-top:18.95pt;width:115.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" filled="f" stroked="f" strokeweight=".5pt">
              <v:textbox>
                <w:txbxContent>
                  <w:p w14:paraId="58E7C113" w14:textId="77777777" w:rsidR="005F0CDD" w:rsidRPr="00036227" w:rsidRDefault="005F0CDD" w:rsidP="005F0CDD">
                    <w:pPr>
                      <w:spacing w:line="240" w:lineRule="auto"/>
                      <w:jc w:val="left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036227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8572" w14:textId="77777777" w:rsidR="005F0CDD" w:rsidRDefault="005F0CD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A98D" w14:textId="77777777" w:rsidR="00732F95" w:rsidRDefault="00732F95" w:rsidP="00F53D08">
      <w:pPr>
        <w:spacing w:line="240" w:lineRule="auto"/>
      </w:pPr>
      <w:r>
        <w:separator/>
      </w:r>
    </w:p>
  </w:footnote>
  <w:footnote w:type="continuationSeparator" w:id="0">
    <w:p w14:paraId="26010C0D" w14:textId="77777777" w:rsidR="00732F95" w:rsidRDefault="00732F95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59781" w14:textId="77777777" w:rsidR="005F0CDD" w:rsidRDefault="005F0C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A630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0E74778F" wp14:editId="251B5AB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7E871BAC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05B57" w14:textId="77777777" w:rsidR="005F0CDD" w:rsidRDefault="005F0CDD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10450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6DE6FD10" wp14:editId="51874533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4D768F11" wp14:editId="585B5B56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DAFA50" w14:textId="1FEC2941" w:rsidR="002F3BD3" w:rsidRPr="002F3BD3" w:rsidRDefault="00CF202C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CF202C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القيادة الاستراتيجية المستدامة 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D768F11" id="Group 38" o:spid="_x0000_s1194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">
              <v:shape id="شكل حر 769906" o:spid="_x0000_s1195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4FDAFA50" w14:textId="1FEC2941" w:rsidR="002F3BD3" w:rsidRPr="002F3BD3" w:rsidRDefault="00CF202C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CF202C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القيادة الاستراتيجية المستدامة 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196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1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0035807">
    <w:abstractNumId w:val="33"/>
  </w:num>
  <w:num w:numId="2" w16cid:durableId="340013187">
    <w:abstractNumId w:val="16"/>
  </w:num>
  <w:num w:numId="3" w16cid:durableId="148714407">
    <w:abstractNumId w:val="17"/>
  </w:num>
  <w:num w:numId="4" w16cid:durableId="810562724">
    <w:abstractNumId w:val="29"/>
  </w:num>
  <w:num w:numId="5" w16cid:durableId="202601139">
    <w:abstractNumId w:val="5"/>
  </w:num>
  <w:num w:numId="6" w16cid:durableId="1213884319">
    <w:abstractNumId w:val="3"/>
  </w:num>
  <w:num w:numId="7" w16cid:durableId="1401101766">
    <w:abstractNumId w:val="13"/>
  </w:num>
  <w:num w:numId="8" w16cid:durableId="390811081">
    <w:abstractNumId w:val="28"/>
  </w:num>
  <w:num w:numId="9" w16cid:durableId="873880350">
    <w:abstractNumId w:val="22"/>
  </w:num>
  <w:num w:numId="10" w16cid:durableId="1574928075">
    <w:abstractNumId w:val="32"/>
  </w:num>
  <w:num w:numId="11" w16cid:durableId="1704287748">
    <w:abstractNumId w:val="20"/>
  </w:num>
  <w:num w:numId="12" w16cid:durableId="1647513071">
    <w:abstractNumId w:val="36"/>
  </w:num>
  <w:num w:numId="13" w16cid:durableId="1058624358">
    <w:abstractNumId w:val="10"/>
  </w:num>
  <w:num w:numId="14" w16cid:durableId="231164010">
    <w:abstractNumId w:val="12"/>
  </w:num>
  <w:num w:numId="15" w16cid:durableId="471949443">
    <w:abstractNumId w:val="8"/>
  </w:num>
  <w:num w:numId="16" w16cid:durableId="2044091108">
    <w:abstractNumId w:val="27"/>
  </w:num>
  <w:num w:numId="17" w16cid:durableId="1639412057">
    <w:abstractNumId w:val="30"/>
  </w:num>
  <w:num w:numId="18" w16cid:durableId="416023770">
    <w:abstractNumId w:val="0"/>
  </w:num>
  <w:num w:numId="19" w16cid:durableId="1356418995">
    <w:abstractNumId w:val="21"/>
  </w:num>
  <w:num w:numId="20" w16cid:durableId="886767616">
    <w:abstractNumId w:val="34"/>
  </w:num>
  <w:num w:numId="21" w16cid:durableId="2016492830">
    <w:abstractNumId w:val="15"/>
  </w:num>
  <w:num w:numId="22" w16cid:durableId="1540243288">
    <w:abstractNumId w:val="9"/>
  </w:num>
  <w:num w:numId="23" w16cid:durableId="1337658176">
    <w:abstractNumId w:val="23"/>
  </w:num>
  <w:num w:numId="24" w16cid:durableId="1859349870">
    <w:abstractNumId w:val="18"/>
  </w:num>
  <w:num w:numId="25" w16cid:durableId="1315530702">
    <w:abstractNumId w:val="11"/>
  </w:num>
  <w:num w:numId="26" w16cid:durableId="758721358">
    <w:abstractNumId w:val="31"/>
  </w:num>
  <w:num w:numId="27" w16cid:durableId="594677087">
    <w:abstractNumId w:val="6"/>
  </w:num>
  <w:num w:numId="28" w16cid:durableId="1711372340">
    <w:abstractNumId w:val="26"/>
  </w:num>
  <w:num w:numId="29" w16cid:durableId="1276251356">
    <w:abstractNumId w:val="35"/>
  </w:num>
  <w:num w:numId="30" w16cid:durableId="893153405">
    <w:abstractNumId w:val="14"/>
  </w:num>
  <w:num w:numId="31" w16cid:durableId="1058551324">
    <w:abstractNumId w:val="7"/>
  </w:num>
  <w:num w:numId="32" w16cid:durableId="1195731817">
    <w:abstractNumId w:val="1"/>
  </w:num>
  <w:num w:numId="33" w16cid:durableId="1979414992">
    <w:abstractNumId w:val="24"/>
  </w:num>
  <w:num w:numId="34" w16cid:durableId="390737519">
    <w:abstractNumId w:val="4"/>
  </w:num>
  <w:num w:numId="35" w16cid:durableId="1377008323">
    <w:abstractNumId w:val="25"/>
  </w:num>
  <w:num w:numId="36" w16cid:durableId="384060447">
    <w:abstractNumId w:val="19"/>
  </w:num>
  <w:num w:numId="37" w16cid:durableId="1413505689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02C"/>
    <w:rsid w:val="00005BE0"/>
    <w:rsid w:val="00015BA6"/>
    <w:rsid w:val="000175C5"/>
    <w:rsid w:val="00017C30"/>
    <w:rsid w:val="00026CD6"/>
    <w:rsid w:val="00026EBD"/>
    <w:rsid w:val="00031285"/>
    <w:rsid w:val="00040B1C"/>
    <w:rsid w:val="00052041"/>
    <w:rsid w:val="000567CC"/>
    <w:rsid w:val="00057FFB"/>
    <w:rsid w:val="0006418D"/>
    <w:rsid w:val="000724CA"/>
    <w:rsid w:val="00075B3B"/>
    <w:rsid w:val="00090487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23376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E449D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9141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5F0CDD"/>
    <w:rsid w:val="006051DC"/>
    <w:rsid w:val="006062A0"/>
    <w:rsid w:val="00610759"/>
    <w:rsid w:val="00620AB0"/>
    <w:rsid w:val="0062526C"/>
    <w:rsid w:val="00635307"/>
    <w:rsid w:val="00636A52"/>
    <w:rsid w:val="00643F60"/>
    <w:rsid w:val="00664901"/>
    <w:rsid w:val="00664F43"/>
    <w:rsid w:val="00685B67"/>
    <w:rsid w:val="006A6D23"/>
    <w:rsid w:val="006A7D92"/>
    <w:rsid w:val="006B6382"/>
    <w:rsid w:val="006C0B9D"/>
    <w:rsid w:val="006C3ECB"/>
    <w:rsid w:val="006E04F3"/>
    <w:rsid w:val="006F4600"/>
    <w:rsid w:val="00732F95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604EA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202C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084B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A0F81"/>
  <w15:chartTrackingRefBased/>
  <w15:docId w15:val="{1B557192-0EF9-4EBB-A91A-E84C93F2C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8604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hyperlink" Target="http://www.dawliatraining.com/" TargetMode="External"/><Relationship Id="rId29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dawliatraining.com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www.dawliatraining.com/" TargetMode="External"/><Relationship Id="rId28" Type="http://schemas.openxmlformats.org/officeDocument/2006/relationships/hyperlink" Target="http://www.dawliatraining.com/" TargetMode="Externa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g"/><Relationship Id="rId22" Type="http://schemas.openxmlformats.org/officeDocument/2006/relationships/hyperlink" Target="http://www.dawliatraining.com/" TargetMode="External"/><Relationship Id="rId27" Type="http://schemas.openxmlformats.org/officeDocument/2006/relationships/hyperlink" Target="http://www.dawliatraining.com/" TargetMode="External"/><Relationship Id="rId30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8</TotalTime>
  <Pages>11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2024-06-09T10:03:00Z</dcterms:created>
  <dcterms:modified xsi:type="dcterms:W3CDTF">2026-05-24T17:56:00Z</dcterms:modified>
</cp:coreProperties>
</file>